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DC" w:rsidRPr="00AD3DDC" w:rsidRDefault="00AD3DDC" w:rsidP="00BB164C">
      <w:pPr>
        <w:bidi/>
        <w:jc w:val="center"/>
        <w:rPr>
          <w:rFonts w:cs="B Titr"/>
          <w:sz w:val="22"/>
          <w:szCs w:val="22"/>
          <w:rtl/>
        </w:rPr>
      </w:pPr>
      <w:r w:rsidRPr="00AD3DDC">
        <w:rPr>
          <w:rFonts w:cs="B Titr" w:hint="cs"/>
          <w:sz w:val="22"/>
          <w:szCs w:val="22"/>
          <w:rtl/>
        </w:rPr>
        <w:t xml:space="preserve">شرايط اختصاصي </w:t>
      </w:r>
      <w:r w:rsidR="00BB164C">
        <w:rPr>
          <w:rFonts w:cs="B Titr" w:hint="cs"/>
          <w:sz w:val="22"/>
          <w:szCs w:val="22"/>
          <w:rtl/>
        </w:rPr>
        <w:t>خودرو سواری</w:t>
      </w:r>
    </w:p>
    <w:p w:rsidR="00AD3DDC" w:rsidRPr="00AD3DDC" w:rsidRDefault="00AD3DDC" w:rsidP="001A245B">
      <w:pPr>
        <w:bidi/>
        <w:jc w:val="center"/>
      </w:pPr>
      <w:r w:rsidRPr="00AD3DDC">
        <w:rPr>
          <w:rFonts w:cs="B Titr" w:hint="cs"/>
          <w:sz w:val="22"/>
          <w:szCs w:val="22"/>
          <w:rtl/>
        </w:rPr>
        <w:t xml:space="preserve">شبکه بهداشت و درمان ملارد دانشگاه علوم پزشكي و خدمات بهداشتي درماني ایران در سال </w:t>
      </w:r>
      <w:r w:rsidR="00F04394">
        <w:rPr>
          <w:rFonts w:cs="B Titr" w:hint="cs"/>
          <w:sz w:val="22"/>
          <w:szCs w:val="22"/>
          <w:rtl/>
        </w:rPr>
        <w:t>140</w:t>
      </w:r>
      <w:r w:rsidR="001A245B">
        <w:rPr>
          <w:rFonts w:cs="B Titr" w:hint="cs"/>
          <w:sz w:val="22"/>
          <w:szCs w:val="22"/>
          <w:rtl/>
        </w:rPr>
        <w:t>2</w:t>
      </w:r>
      <w:r w:rsidR="00F04394">
        <w:rPr>
          <w:rFonts w:cs="B Titr" w:hint="cs"/>
          <w:sz w:val="22"/>
          <w:szCs w:val="22"/>
          <w:rtl/>
        </w:rPr>
        <w:t>-</w:t>
      </w:r>
      <w:r w:rsidR="00F71441">
        <w:rPr>
          <w:rFonts w:cs="B Titr" w:hint="cs"/>
          <w:sz w:val="22"/>
          <w:szCs w:val="22"/>
          <w:rtl/>
        </w:rPr>
        <w:t>140</w:t>
      </w:r>
      <w:r w:rsidR="001A245B">
        <w:rPr>
          <w:rFonts w:cs="B Titr" w:hint="cs"/>
          <w:sz w:val="22"/>
          <w:szCs w:val="22"/>
          <w:rtl/>
        </w:rPr>
        <w:t>3</w:t>
      </w:r>
    </w:p>
    <w:p w:rsidR="00AD3DDC" w:rsidRPr="00AD3DDC" w:rsidRDefault="00AD3DDC" w:rsidP="00BA6C56">
      <w:pPr>
        <w:pStyle w:val="Title"/>
        <w:jc w:val="both"/>
        <w:rPr>
          <w:rFonts w:cs="B Nazanin"/>
          <w:i w:val="0"/>
          <w:iCs w:val="0"/>
          <w:sz w:val="22"/>
          <w:szCs w:val="22"/>
          <w:u w:val="none"/>
          <w:rtl/>
        </w:rPr>
      </w:pPr>
    </w:p>
    <w:p w:rsidR="005E205B" w:rsidRPr="009F1F73" w:rsidRDefault="005E205B" w:rsidP="00BB164C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</w:p>
    <w:p w:rsidR="00DE4022" w:rsidRPr="009F1F73" w:rsidRDefault="00BB164C" w:rsidP="00BB164C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</w:t>
      </w:r>
      <w:r w:rsidR="00BA6C56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-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رانندگان خودروهاي</w:t>
      </w:r>
      <w:r w:rsidR="004C187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موضوع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قرارداد مي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بايست درم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يرهاي تعيين شده تردد نموده وازسواركردن افراد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غير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كاركنان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دانشگاه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خودداري نمايند. </w:t>
      </w:r>
    </w:p>
    <w:p w:rsidR="005E205B" w:rsidRPr="00AD3DDC" w:rsidRDefault="00DE1582" w:rsidP="00DE1582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AD3DDC" w:rsidRDefault="005E205B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الف: كليه خودروها مي‌بايست واجد شرايط و استانداردهاي مندرج در ماده </w:t>
      </w:r>
      <w:r w:rsidRPr="003E312B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</w:t>
      </w: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باشند.</w:t>
      </w:r>
    </w:p>
    <w:p w:rsidR="005E205B" w:rsidRPr="00A41D2C" w:rsidRDefault="005E205B" w:rsidP="00BB164C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7B2A9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81339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</w:t>
      </w:r>
      <w:r w:rsidR="00BB164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خودروها </w:t>
      </w:r>
      <w:r w:rsidR="00FB4CF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 </w:t>
      </w:r>
      <w:r w:rsidR="00BB164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90 </w:t>
      </w:r>
      <w:r w:rsidR="00FB4CF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به بالا </w:t>
      </w:r>
      <w:r w:rsidR="00097AE5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و</w:t>
      </w:r>
      <w:r w:rsidR="00A220E3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مناسب</w:t>
      </w:r>
      <w:r w:rsidR="00097AE5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باشد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(تشخيص مناسب بودن خودرها ب</w:t>
      </w:r>
      <w:r w:rsid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ه 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‌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باشد</w:t>
      </w:r>
      <w:r w:rsidR="004A14E2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و 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در صورت رد </w:t>
      </w:r>
      <w:r w:rsidR="00213EEF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و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 عدم تأييد هر يك از خودروها پيمانكار</w:t>
      </w:r>
      <w:r w:rsidR="00A86D76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بلافاصله</w:t>
      </w:r>
      <w:r w:rsidR="00F71441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 </w:t>
      </w:r>
      <w:r w:rsidR="00A86D76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موظف به تعویض آن خودرو بوده و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حق هيچگونه اعتراضي ندارد</w:t>
      </w:r>
      <w:r w:rsidR="00F91D4E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)</w:t>
      </w:r>
      <w:r w:rsidR="00097AE5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.</w:t>
      </w:r>
    </w:p>
    <w:p w:rsidR="005E205B" w:rsidRPr="00A41D2C" w:rsidRDefault="005E205B" w:rsidP="00BB164C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ج :</w:t>
      </w:r>
      <w:r w:rsidR="00577B44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شكل ظاهري </w:t>
      </w:r>
      <w:r w:rsidR="00BB164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خودروها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ب</w:t>
      </w:r>
      <w:r w:rsidR="00BA6C56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ه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صورت تصادفي، بتونه شده و غيرمعمولي نباشد.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د: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شيشه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هاي خودروها كاملاً سالم و تميز باشد.</w:t>
      </w:r>
    </w:p>
    <w:p w:rsidR="00BA6C56" w:rsidRPr="00A41D2C" w:rsidRDefault="005E205B" w:rsidP="00BB164C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هـ 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ظاهر</w:t>
      </w:r>
      <w:r w:rsidR="00BB164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خودروها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مي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بايست هميشه تميز و داخل آنها نيز ب</w:t>
      </w:r>
      <w:r w:rsid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ه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طور مرتب نظافت شود 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و: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سيستم گرمايش زمستاني </w:t>
      </w:r>
      <w:r w:rsidR="00097E93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و سرمایش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خودروها سالم وكاملاً قابل استفاده باشد و تحت 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pacing w:val="-6"/>
          <w:sz w:val="24"/>
          <w:szCs w:val="24"/>
          <w:u w:val="none"/>
          <w:rtl/>
        </w:rPr>
        <w:t>هيچ ش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6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استفاده نشود 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ز:</w:t>
      </w:r>
      <w:r w:rsidR="00577B44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683D1D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همه خودروها مي</w:t>
      </w:r>
      <w:r w:rsidR="008E25A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بايست داراي </w:t>
      </w:r>
      <w:r w:rsidR="008540D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کارت بیمه شخص ثالث و دیه سرنشین با حداکثر تعهدات مالی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باشند.</w:t>
      </w:r>
    </w:p>
    <w:p w:rsidR="00BA6C56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793464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نماينده پيمانكار بايد هر روز طبق ساعات درخواستي كارفرمادردانشگاه حضور داشته باشد.</w:t>
      </w:r>
    </w:p>
    <w:p w:rsidR="00BA6C56" w:rsidRPr="00AD3DDC" w:rsidRDefault="00BA6C56" w:rsidP="0081339A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ی: نسبت به سلامت جسمی راننده و عدم اعتیاد وی به مواد مخدر و </w:t>
      </w:r>
      <w:r w:rsidR="0081339A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مسکرات و روانگردان و ... </w:t>
      </w: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اطمینان حاصل گردد و همچنین رانندگان می بایست دارای گواهی عدم سوء پیشینه و عدم اعتیاد باشند. </w:t>
      </w:r>
    </w:p>
    <w:p w:rsidR="00BA6C56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ک: کلیه خودروها لزوماً باید مجهز به تجهیزات ایمنی از قبیل زنجیر چرخ، کپسول آتش نشانی و .... باشند</w:t>
      </w:r>
    </w:p>
    <w:p w:rsidR="00793464" w:rsidRPr="00AD3DDC" w:rsidRDefault="00793464" w:rsidP="00DE1582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كارفرما مجاز مي باشد به ازاي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هر مورد گزارش ، به ميزان مبلغ 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10000000 ریال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از حق ال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زحمه دريافتي كسر نموده و تامين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كرايه پرداختي سرنشينان سرويس مذكور نيز ب</w:t>
      </w:r>
      <w:r w:rsidR="00A561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عهده پيمانكار خواهد بود .</w:t>
      </w:r>
    </w:p>
    <w:p w:rsidR="00436165" w:rsidRPr="00AD3DDC" w:rsidRDefault="0058153C" w:rsidP="00DE1582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رانندگان</w:t>
      </w:r>
      <w:r w:rsidR="00C22FEB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خودروهای سواری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طول مدت سرويس دهي حق استفاده از ضبط صوت و </w:t>
      </w:r>
      <w:r w:rsidR="00407A00" w:rsidRPr="00AD3DDC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Pr="00AD3DDC" w:rsidRDefault="0058153C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4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-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Pr="00AD3DDC" w:rsidRDefault="0058153C" w:rsidP="00DE1582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5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-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</w:p>
    <w:p w:rsidR="00975877" w:rsidRPr="00AD3DDC" w:rsidRDefault="0058153C" w:rsidP="00BA6C56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>
        <w:rPr>
          <w:rFonts w:cs="B Nazanin" w:hint="cs"/>
          <w:szCs w:val="24"/>
          <w:rtl/>
        </w:rPr>
        <w:t>6</w:t>
      </w:r>
      <w:r w:rsidR="00BA6C56" w:rsidRPr="00AD3DDC">
        <w:rPr>
          <w:rFonts w:cs="B Nazanin" w:hint="cs"/>
          <w:szCs w:val="24"/>
          <w:rtl/>
        </w:rPr>
        <w:t>-</w:t>
      </w:r>
      <w:r w:rsidR="00A561F3" w:rsidRPr="00AD3DDC">
        <w:rPr>
          <w:rFonts w:cs="B Nazanin" w:hint="cs"/>
          <w:b/>
          <w:szCs w:val="24"/>
          <w:rtl/>
        </w:rPr>
        <w:t>حداقل سن رانندگان</w:t>
      </w:r>
      <w:r w:rsidR="00A561F3" w:rsidRPr="00A561F3">
        <w:rPr>
          <w:rFonts w:cs="B Nazanin" w:hint="cs"/>
          <w:b/>
          <w:szCs w:val="24"/>
          <w:rtl/>
        </w:rPr>
        <w:t xml:space="preserve"> می بایست</w:t>
      </w:r>
      <w:r w:rsidR="00A561F3" w:rsidRPr="00AD3DDC">
        <w:rPr>
          <w:rFonts w:cs="B Nazanin" w:hint="cs"/>
          <w:b/>
          <w:szCs w:val="24"/>
          <w:rtl/>
        </w:rPr>
        <w:t xml:space="preserve"> 23 و حداکثر 65 سال باشد</w:t>
      </w:r>
      <w:r w:rsidR="00A561F3" w:rsidRPr="00A561F3">
        <w:rPr>
          <w:rFonts w:cs="B Nazanin" w:hint="cs"/>
          <w:b/>
          <w:szCs w:val="24"/>
          <w:rtl/>
        </w:rPr>
        <w:t xml:space="preserve"> و </w:t>
      </w:r>
      <w:r w:rsidR="00975877" w:rsidRPr="00A561F3">
        <w:rPr>
          <w:rFonts w:cs="B Nazanin" w:hint="cs"/>
          <w:b/>
          <w:szCs w:val="24"/>
          <w:rtl/>
        </w:rPr>
        <w:t>پیمانکار</w:t>
      </w:r>
      <w:r w:rsidR="00975877" w:rsidRPr="00AD3DDC">
        <w:rPr>
          <w:rFonts w:cs="B Nazanin" w:hint="cs"/>
          <w:szCs w:val="24"/>
          <w:rtl/>
        </w:rPr>
        <w:t xml:space="preserve"> موظف است </w:t>
      </w:r>
      <w:r w:rsidR="00975877" w:rsidRPr="00AD3DDC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AD3DDC" w:rsidRDefault="0058153C" w:rsidP="002769DA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7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نامناسب تشخيص داده شده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4D1064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24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ساعت نسبت به تعويض آنها اقدام نمايد. ضمناً ارائه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 xml:space="preserve">فهرست اسامي رانندگان و مشخصات 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AD3DDC" w:rsidRDefault="0058153C" w:rsidP="00F62B09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8</w:t>
      </w:r>
      <w:r w:rsidR="00BA6C56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-</w:t>
      </w:r>
      <w:r w:rsidR="008E25A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F72B7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صورت جداگانه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جهت پاسخگوئي به موارد مربوط به سرويسها تعيين وكتباً به كارفرمامعرفي نمايند،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7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صبح لغايت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ستاد 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 بين ساع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 15:00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لغايت 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20:00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CA31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سازمان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436165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در غیر اینصورت بابت ه</w:t>
      </w:r>
      <w:r w:rsidR="00BF6233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رروز غیبت نماینده پیمانکارمبلغ </w:t>
      </w:r>
      <w:r w:rsidR="00594405">
        <w:rPr>
          <w:rFonts w:cs="B Nazanin" w:hint="cs"/>
          <w:b/>
          <w:bCs/>
          <w:i w:val="0"/>
          <w:iCs w:val="0"/>
          <w:color w:val="C00000"/>
          <w:u w:val="none"/>
          <w:rtl/>
        </w:rPr>
        <w:t>000/</w:t>
      </w:r>
      <w:r w:rsidR="00F62B09">
        <w:rPr>
          <w:rFonts w:cs="B Nazanin" w:hint="cs"/>
          <w:b/>
          <w:bCs/>
          <w:i w:val="0"/>
          <w:iCs w:val="0"/>
          <w:color w:val="C00000"/>
          <w:u w:val="none"/>
          <w:rtl/>
        </w:rPr>
        <w:t>10</w:t>
      </w:r>
      <w:r w:rsidR="00594405">
        <w:rPr>
          <w:rFonts w:cs="B Nazanin" w:hint="cs"/>
          <w:b/>
          <w:bCs/>
          <w:i w:val="0"/>
          <w:iCs w:val="0"/>
          <w:color w:val="C00000"/>
          <w:u w:val="none"/>
          <w:rtl/>
        </w:rPr>
        <w:t>000</w:t>
      </w:r>
      <w:r w:rsidR="00BF6233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 ریال</w:t>
      </w:r>
      <w:r w:rsidR="00436165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 از صورتحساب ارسالی پیمانکار بابت جریمه کسر خواهد شد.</w:t>
      </w:r>
    </w:p>
    <w:p w:rsidR="00451031" w:rsidRPr="00AD3DDC" w:rsidRDefault="0058153C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هريك ازخودروها ك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قرار دهد تا ساعت ورود و خروج سرويسها توسط </w:t>
      </w:r>
      <w:r w:rsidR="00F41B21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پیمانکار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بط گردد.درآخر هر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BD3F4B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کارفرما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نمايد.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باشد.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شامل: حق السعي، كارمزد، دستمزد، خسارات اخراج، سنوات، پاداش آخر سال، عائله مندي، اياب و ذهاب، ب</w:t>
      </w:r>
      <w:r w:rsidR="00683D1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ن، اضافه كار و غيره</w:t>
      </w:r>
      <w:r w:rsidR="00577B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bookmarkStart w:id="0" w:name="_GoBack"/>
      <w:bookmarkEnd w:id="0"/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AD3DDC" w:rsidRDefault="0058153C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10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پيمانكارمكلف است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ازشروع قرارداد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نمايد.</w:t>
      </w:r>
    </w:p>
    <w:p w:rsidR="005E205B" w:rsidRPr="00AD3DDC" w:rsidRDefault="00C94EA2" w:rsidP="00BA6C56">
      <w:pPr>
        <w:pStyle w:val="Title"/>
        <w:jc w:val="both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5E205B" w:rsidRPr="00AD3DDC" w:rsidRDefault="0058153C" w:rsidP="002C7BFE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ام كارفرما در زمان پايان قرارداد، تا زمان انعقاد قرارداد با پيمانكار جديد،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</w:p>
    <w:p w:rsidR="005E205B" w:rsidRPr="00AD3DDC" w:rsidRDefault="0058153C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براثر قصور و يا تقصير 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5E205B" w:rsidRPr="00AD3DDC" w:rsidRDefault="0058153C" w:rsidP="0058153C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color w:val="C00000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13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-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تامین تعداد خودروهای مورد نیاز 30 خودرو توسط شرکت الزامی بوده و در صورت عدم تامین به ازای هر خودرو روزانه مبلغ </w:t>
      </w: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1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rtl/>
        </w:rPr>
        <w:t>000</w:t>
      </w: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0</w:t>
      </w:r>
      <w:r w:rsidR="00DE1582">
        <w:rPr>
          <w:rFonts w:cs="B Nazanin" w:hint="cs"/>
          <w:b/>
          <w:bCs/>
          <w:i w:val="0"/>
          <w:iCs w:val="0"/>
          <w:sz w:val="24"/>
          <w:szCs w:val="24"/>
          <w:rtl/>
        </w:rPr>
        <w:t>000 میلیون ریال از حساب کارفرما  کسر خواهد گردید.</w:t>
      </w:r>
    </w:p>
    <w:p w:rsidR="00451031" w:rsidRPr="00AD3DDC" w:rsidRDefault="0058153C" w:rsidP="00A569D7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</w:t>
      </w:r>
      <w:r w:rsidR="009C6E4F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-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تاخیر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غیبت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رانندگان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عدم سرویس دهی مناسب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مدت قرارداد 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طوركلي يا جزئي </w:t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مطالبات برنده مناقصه كسر</w:t>
      </w:r>
      <w:r w:rsidR="007B2A95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</w:p>
    <w:p w:rsidR="00DB2AB6" w:rsidRPr="00AD3DDC" w:rsidRDefault="0058153C" w:rsidP="00A569D7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15</w:t>
      </w:r>
      <w:r w:rsidR="009C6E4F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</w:t>
      </w:r>
      <w:r w:rsidR="005C35C8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بنزين و مجوز طرح ترافيك براي هر يك از خ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</w:t>
      </w:r>
      <w:r w:rsidR="0010457F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</w:t>
      </w:r>
      <w:r w:rsidR="009C6E4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هيچگونه تعهدي براي ارائه معرفي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نامه و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مكاتبات به مراجع ذيصلاح را نداشته و در اين ارتباط صرفاٌ قرارداد في</w:t>
      </w:r>
      <w:r w:rsidR="00080D1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هيچگونه وجهي از اين بابت علاوه بر مبلغ قرارداد پرداخت نخواهد نمود .</w:t>
      </w:r>
    </w:p>
    <w:p w:rsidR="009976C6" w:rsidRPr="00AD3DDC" w:rsidRDefault="009976C6" w:rsidP="00BA6C56">
      <w:pPr>
        <w:pStyle w:val="Title"/>
        <w:tabs>
          <w:tab w:val="left" w:pos="4252"/>
          <w:tab w:val="left" w:pos="7654"/>
        </w:tabs>
        <w:jc w:val="both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976C6" w:rsidRPr="00AD3DDC" w:rsidSect="00B7357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1985" w:left="1134" w:header="567" w:footer="288" w:gutter="0"/>
      <w:paperSrc w:first="15" w:other="15"/>
      <w:pgNumType w:start="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DF2" w:rsidRDefault="009D7DF2" w:rsidP="00E1460D">
      <w:r>
        <w:separator/>
      </w:r>
    </w:p>
  </w:endnote>
  <w:endnote w:type="continuationSeparator" w:id="0">
    <w:p w:rsidR="009D7DF2" w:rsidRDefault="009D7DF2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.Titr">
    <w:charset w:val="02"/>
    <w:family w:val="auto"/>
    <w:pitch w:val="variable"/>
    <w:sig w:usb0="00000000" w:usb1="10000000" w:usb2="00000000" w:usb3="00000000" w:csb0="8000000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FC48A1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FB4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4CFE" w:rsidRDefault="00FB4CFE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Pr="00801799" w:rsidRDefault="00FB4CFE" w:rsidP="00594CBE">
    <w:pPr>
      <w:pStyle w:val="Footer"/>
      <w:framePr w:wrap="around" w:vAnchor="text" w:hAnchor="page" w:x="787" w:y="-382"/>
      <w:rPr>
        <w:rStyle w:val="PageNumber"/>
        <w:rFonts w:ascii="IPT.Titr" w:hAnsi="IPT.Titr"/>
        <w:b/>
        <w:sz w:val="32"/>
        <w:szCs w:val="32"/>
      </w:rPr>
    </w:pPr>
  </w:p>
  <w:p w:rsidR="008778A7" w:rsidRDefault="008778A7" w:rsidP="008778A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rtl/>
      </w:rPr>
      <w:t xml:space="preserve">     </w:t>
    </w:r>
    <w:r>
      <w:rPr>
        <w:rFonts w:ascii="IPT Titr" w:hAnsi="IPT Titr" w:cs="B Titr" w:hint="cs"/>
        <w:sz w:val="20"/>
        <w:rtl/>
      </w:rPr>
      <w:t>نماینده کارفرما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ab/>
    </w:r>
    <w:r>
      <w:rPr>
        <w:rFonts w:ascii="IranNastaliq" w:hAnsi="IranNastaliq" w:cs="B Titr" w:hint="cs"/>
        <w:rtl/>
      </w:rPr>
      <w:t xml:space="preserve">شماره صفحه ....                                                        قرائت شد و مورد قبول است </w:t>
    </w:r>
  </w:p>
  <w:p w:rsidR="008778A7" w:rsidRDefault="008778A7" w:rsidP="008778A7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rtl/>
      </w:rPr>
      <w:t xml:space="preserve">   تأیید و محل امضا</w:t>
    </w:r>
    <w:r>
      <w:rPr>
        <w:rFonts w:ascii="IranNastaliq" w:hAnsi="IranNastaliq" w:cs="B Titr"/>
        <w:rtl/>
      </w:rPr>
      <w:tab/>
    </w:r>
    <w:r w:rsidR="00951D58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 xml:space="preserve">      محل مهر و امضای شرکت</w:t>
    </w:r>
  </w:p>
  <w:p w:rsidR="00FB4CFE" w:rsidRPr="008778A7" w:rsidRDefault="008778A7" w:rsidP="008778A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DF2" w:rsidRDefault="009D7DF2" w:rsidP="00E1460D">
      <w:r>
        <w:separator/>
      </w:r>
    </w:p>
  </w:footnote>
  <w:footnote w:type="continuationSeparator" w:id="0">
    <w:p w:rsidR="009D7DF2" w:rsidRDefault="009D7DF2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421AB4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-495300</wp:posOffset>
              </wp:positionH>
              <wp:positionV relativeFrom="paragraph">
                <wp:posOffset>-302260</wp:posOffset>
              </wp:positionV>
              <wp:extent cx="6917690" cy="8454390"/>
              <wp:effectExtent l="0" t="0" r="0" b="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3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FB4CFE" w:rsidRPr="00D95359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FB4CFE" w:rsidRPr="005F7222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6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679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 xml:space="preserve">معاونت </w:t>
                            </w: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>توسعه مديريت و برنامه‌ريزي منابع</w:t>
                            </w:r>
                          </w:p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 xml:space="preserve">اداره امور قراردادهاي </w:t>
                            </w:r>
                          </w:p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39pt;margin-top:-23.8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  <v:textbox>
                    <w:txbxContent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FB4CFE" w:rsidRPr="00D95359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FB4CFE" w:rsidRPr="005F7222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">
                <v:imagedata r:id="rId4" o:title="N3" blacklevel="19661f"/>
              </v:shape>
              <v:shape id="WordArt 15" o:spid="_x0000_s1031" type="#_x0000_t202" style="position:absolute;left:1071;top:6472;width:9794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>معاونت توسعه مديريت و برنامه‌ريزي منابع</w:t>
                      </w:r>
                    </w:p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 xml:space="preserve">اداره امور قراردادهاي </w:t>
                      </w:r>
                    </w:p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243F8"/>
    <w:multiLevelType w:val="hybridMultilevel"/>
    <w:tmpl w:val="E52685FE"/>
    <w:lvl w:ilvl="0" w:tplc="B6987E1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7891"/>
    <w:rsid w:val="00021066"/>
    <w:rsid w:val="000223B8"/>
    <w:rsid w:val="000244A2"/>
    <w:rsid w:val="00026D9E"/>
    <w:rsid w:val="00055917"/>
    <w:rsid w:val="00057A30"/>
    <w:rsid w:val="00080D1B"/>
    <w:rsid w:val="0008520E"/>
    <w:rsid w:val="00087577"/>
    <w:rsid w:val="00093BF7"/>
    <w:rsid w:val="00094B92"/>
    <w:rsid w:val="00097AE5"/>
    <w:rsid w:val="00097E93"/>
    <w:rsid w:val="000B48B7"/>
    <w:rsid w:val="000C2599"/>
    <w:rsid w:val="000C350D"/>
    <w:rsid w:val="000C77D6"/>
    <w:rsid w:val="000D6396"/>
    <w:rsid w:val="000E731F"/>
    <w:rsid w:val="000E749D"/>
    <w:rsid w:val="000E7A9C"/>
    <w:rsid w:val="001005F0"/>
    <w:rsid w:val="0010229F"/>
    <w:rsid w:val="0010457F"/>
    <w:rsid w:val="00110B8F"/>
    <w:rsid w:val="00114547"/>
    <w:rsid w:val="00116E1A"/>
    <w:rsid w:val="001204BB"/>
    <w:rsid w:val="001242DA"/>
    <w:rsid w:val="001252C1"/>
    <w:rsid w:val="001256CC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A245B"/>
    <w:rsid w:val="001C1174"/>
    <w:rsid w:val="001C5F6B"/>
    <w:rsid w:val="001D05B4"/>
    <w:rsid w:val="001D6A6F"/>
    <w:rsid w:val="001F2AF6"/>
    <w:rsid w:val="001F3024"/>
    <w:rsid w:val="0020744E"/>
    <w:rsid w:val="00213EEF"/>
    <w:rsid w:val="00220CFB"/>
    <w:rsid w:val="00230FE4"/>
    <w:rsid w:val="002348D4"/>
    <w:rsid w:val="0025611C"/>
    <w:rsid w:val="00261846"/>
    <w:rsid w:val="0026378B"/>
    <w:rsid w:val="00266EF7"/>
    <w:rsid w:val="00275637"/>
    <w:rsid w:val="002769DA"/>
    <w:rsid w:val="00276DB8"/>
    <w:rsid w:val="0029192B"/>
    <w:rsid w:val="002A0614"/>
    <w:rsid w:val="002B3529"/>
    <w:rsid w:val="002B3DD2"/>
    <w:rsid w:val="002C739A"/>
    <w:rsid w:val="002C7BFE"/>
    <w:rsid w:val="002E1B1C"/>
    <w:rsid w:val="002F3532"/>
    <w:rsid w:val="0030621F"/>
    <w:rsid w:val="003100B1"/>
    <w:rsid w:val="00310C4C"/>
    <w:rsid w:val="0031449D"/>
    <w:rsid w:val="003402E1"/>
    <w:rsid w:val="003565AC"/>
    <w:rsid w:val="00366E3C"/>
    <w:rsid w:val="00367575"/>
    <w:rsid w:val="00370821"/>
    <w:rsid w:val="00372455"/>
    <w:rsid w:val="003810B9"/>
    <w:rsid w:val="0038650B"/>
    <w:rsid w:val="003A1809"/>
    <w:rsid w:val="003A6C43"/>
    <w:rsid w:val="003C0884"/>
    <w:rsid w:val="003E312B"/>
    <w:rsid w:val="003F657B"/>
    <w:rsid w:val="00404190"/>
    <w:rsid w:val="00407A00"/>
    <w:rsid w:val="00414CB5"/>
    <w:rsid w:val="00421AB4"/>
    <w:rsid w:val="00427DB5"/>
    <w:rsid w:val="0043466C"/>
    <w:rsid w:val="00436165"/>
    <w:rsid w:val="00437EB1"/>
    <w:rsid w:val="00441F10"/>
    <w:rsid w:val="00451031"/>
    <w:rsid w:val="00461FD9"/>
    <w:rsid w:val="004715E3"/>
    <w:rsid w:val="00471DEE"/>
    <w:rsid w:val="0048401F"/>
    <w:rsid w:val="00486D7A"/>
    <w:rsid w:val="00491100"/>
    <w:rsid w:val="004916F9"/>
    <w:rsid w:val="00491A64"/>
    <w:rsid w:val="00492547"/>
    <w:rsid w:val="00497D22"/>
    <w:rsid w:val="004A14E2"/>
    <w:rsid w:val="004B0146"/>
    <w:rsid w:val="004B3E51"/>
    <w:rsid w:val="004C187E"/>
    <w:rsid w:val="004C7F51"/>
    <w:rsid w:val="004D1064"/>
    <w:rsid w:val="004D1EBE"/>
    <w:rsid w:val="004E7D19"/>
    <w:rsid w:val="004F0E03"/>
    <w:rsid w:val="004F3AD4"/>
    <w:rsid w:val="005018DE"/>
    <w:rsid w:val="00502462"/>
    <w:rsid w:val="005266E2"/>
    <w:rsid w:val="005311E9"/>
    <w:rsid w:val="00533CE9"/>
    <w:rsid w:val="005515AC"/>
    <w:rsid w:val="00552680"/>
    <w:rsid w:val="005529D5"/>
    <w:rsid w:val="00553095"/>
    <w:rsid w:val="00577B44"/>
    <w:rsid w:val="0058153C"/>
    <w:rsid w:val="00582094"/>
    <w:rsid w:val="00584BF3"/>
    <w:rsid w:val="005854B8"/>
    <w:rsid w:val="00591D0A"/>
    <w:rsid w:val="0059274E"/>
    <w:rsid w:val="00594405"/>
    <w:rsid w:val="00594CBE"/>
    <w:rsid w:val="005A082A"/>
    <w:rsid w:val="005B48DE"/>
    <w:rsid w:val="005B7D8E"/>
    <w:rsid w:val="005C35C8"/>
    <w:rsid w:val="005C3ABF"/>
    <w:rsid w:val="005C746B"/>
    <w:rsid w:val="005D0786"/>
    <w:rsid w:val="005D2D25"/>
    <w:rsid w:val="005E1EB3"/>
    <w:rsid w:val="005E205B"/>
    <w:rsid w:val="005E7964"/>
    <w:rsid w:val="005F2D12"/>
    <w:rsid w:val="00610E51"/>
    <w:rsid w:val="00622787"/>
    <w:rsid w:val="00643867"/>
    <w:rsid w:val="00645093"/>
    <w:rsid w:val="00674814"/>
    <w:rsid w:val="00680C54"/>
    <w:rsid w:val="00680CFE"/>
    <w:rsid w:val="00682FEE"/>
    <w:rsid w:val="00683D1D"/>
    <w:rsid w:val="00683E23"/>
    <w:rsid w:val="006841BD"/>
    <w:rsid w:val="00690DB3"/>
    <w:rsid w:val="006C218B"/>
    <w:rsid w:val="006C3A3E"/>
    <w:rsid w:val="006E02D6"/>
    <w:rsid w:val="006F4DC8"/>
    <w:rsid w:val="007170E7"/>
    <w:rsid w:val="0073795D"/>
    <w:rsid w:val="00751905"/>
    <w:rsid w:val="00765A79"/>
    <w:rsid w:val="00767E22"/>
    <w:rsid w:val="00775FAE"/>
    <w:rsid w:val="00786B3E"/>
    <w:rsid w:val="0079178D"/>
    <w:rsid w:val="00793464"/>
    <w:rsid w:val="0079522C"/>
    <w:rsid w:val="00797F92"/>
    <w:rsid w:val="007B2A95"/>
    <w:rsid w:val="007B76E1"/>
    <w:rsid w:val="007B7932"/>
    <w:rsid w:val="007B7BF0"/>
    <w:rsid w:val="007F0439"/>
    <w:rsid w:val="007F399B"/>
    <w:rsid w:val="00801799"/>
    <w:rsid w:val="00802F13"/>
    <w:rsid w:val="0080380B"/>
    <w:rsid w:val="008043BB"/>
    <w:rsid w:val="008059C6"/>
    <w:rsid w:val="00807194"/>
    <w:rsid w:val="0081339A"/>
    <w:rsid w:val="00820187"/>
    <w:rsid w:val="00823C0B"/>
    <w:rsid w:val="00826139"/>
    <w:rsid w:val="008540DD"/>
    <w:rsid w:val="00857C9E"/>
    <w:rsid w:val="008778A7"/>
    <w:rsid w:val="0088324D"/>
    <w:rsid w:val="008850E3"/>
    <w:rsid w:val="008B0418"/>
    <w:rsid w:val="008C105D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1D58"/>
    <w:rsid w:val="00957873"/>
    <w:rsid w:val="00962F90"/>
    <w:rsid w:val="00975877"/>
    <w:rsid w:val="009976C6"/>
    <w:rsid w:val="009B0765"/>
    <w:rsid w:val="009B7D68"/>
    <w:rsid w:val="009C6E4F"/>
    <w:rsid w:val="009D7DF2"/>
    <w:rsid w:val="009E2FD0"/>
    <w:rsid w:val="009E4486"/>
    <w:rsid w:val="009F0203"/>
    <w:rsid w:val="009F1F73"/>
    <w:rsid w:val="009F2C29"/>
    <w:rsid w:val="009F346D"/>
    <w:rsid w:val="009F6145"/>
    <w:rsid w:val="00A05079"/>
    <w:rsid w:val="00A05498"/>
    <w:rsid w:val="00A06B4A"/>
    <w:rsid w:val="00A134E1"/>
    <w:rsid w:val="00A220E3"/>
    <w:rsid w:val="00A23578"/>
    <w:rsid w:val="00A26772"/>
    <w:rsid w:val="00A30F9E"/>
    <w:rsid w:val="00A33BD4"/>
    <w:rsid w:val="00A41D2C"/>
    <w:rsid w:val="00A47CA0"/>
    <w:rsid w:val="00A50724"/>
    <w:rsid w:val="00A507FE"/>
    <w:rsid w:val="00A561F3"/>
    <w:rsid w:val="00A569D7"/>
    <w:rsid w:val="00A60298"/>
    <w:rsid w:val="00A61C9B"/>
    <w:rsid w:val="00A67FE8"/>
    <w:rsid w:val="00A86D76"/>
    <w:rsid w:val="00AA0B06"/>
    <w:rsid w:val="00AA7963"/>
    <w:rsid w:val="00AD3DDC"/>
    <w:rsid w:val="00AE3E39"/>
    <w:rsid w:val="00AF4C2D"/>
    <w:rsid w:val="00AF6DA3"/>
    <w:rsid w:val="00AF6FEE"/>
    <w:rsid w:val="00B020AC"/>
    <w:rsid w:val="00B03DC3"/>
    <w:rsid w:val="00B04BDE"/>
    <w:rsid w:val="00B105D0"/>
    <w:rsid w:val="00B2797D"/>
    <w:rsid w:val="00B32DDC"/>
    <w:rsid w:val="00B35AAC"/>
    <w:rsid w:val="00B55EA5"/>
    <w:rsid w:val="00B67261"/>
    <w:rsid w:val="00B7357C"/>
    <w:rsid w:val="00B7661D"/>
    <w:rsid w:val="00B81082"/>
    <w:rsid w:val="00BA2D4B"/>
    <w:rsid w:val="00BA5F18"/>
    <w:rsid w:val="00BA69C0"/>
    <w:rsid w:val="00BA6C56"/>
    <w:rsid w:val="00BA7DB5"/>
    <w:rsid w:val="00BB164C"/>
    <w:rsid w:val="00BB4D1A"/>
    <w:rsid w:val="00BD3F4B"/>
    <w:rsid w:val="00BD704D"/>
    <w:rsid w:val="00BF3EC0"/>
    <w:rsid w:val="00BF6233"/>
    <w:rsid w:val="00C032F7"/>
    <w:rsid w:val="00C10AE4"/>
    <w:rsid w:val="00C11DAE"/>
    <w:rsid w:val="00C17155"/>
    <w:rsid w:val="00C22FEB"/>
    <w:rsid w:val="00C250A5"/>
    <w:rsid w:val="00C2527D"/>
    <w:rsid w:val="00C27ADF"/>
    <w:rsid w:val="00C40B9F"/>
    <w:rsid w:val="00C533C4"/>
    <w:rsid w:val="00C54EF3"/>
    <w:rsid w:val="00C655BC"/>
    <w:rsid w:val="00C65765"/>
    <w:rsid w:val="00C71080"/>
    <w:rsid w:val="00C77BAC"/>
    <w:rsid w:val="00C77F2E"/>
    <w:rsid w:val="00C87077"/>
    <w:rsid w:val="00C94EA2"/>
    <w:rsid w:val="00C951A0"/>
    <w:rsid w:val="00CA16E8"/>
    <w:rsid w:val="00CA31B4"/>
    <w:rsid w:val="00CB3399"/>
    <w:rsid w:val="00CB65B9"/>
    <w:rsid w:val="00CC2EB9"/>
    <w:rsid w:val="00CD3E91"/>
    <w:rsid w:val="00CD5896"/>
    <w:rsid w:val="00CD7D96"/>
    <w:rsid w:val="00CF0EE7"/>
    <w:rsid w:val="00D072AF"/>
    <w:rsid w:val="00D12AE3"/>
    <w:rsid w:val="00D16FAB"/>
    <w:rsid w:val="00D17194"/>
    <w:rsid w:val="00D42207"/>
    <w:rsid w:val="00D54DFB"/>
    <w:rsid w:val="00D570F1"/>
    <w:rsid w:val="00D7078A"/>
    <w:rsid w:val="00D85B23"/>
    <w:rsid w:val="00D878CF"/>
    <w:rsid w:val="00D938F4"/>
    <w:rsid w:val="00DA0D58"/>
    <w:rsid w:val="00DA6DEE"/>
    <w:rsid w:val="00DA721E"/>
    <w:rsid w:val="00DB12E6"/>
    <w:rsid w:val="00DB2AB6"/>
    <w:rsid w:val="00DB7D41"/>
    <w:rsid w:val="00DD72AB"/>
    <w:rsid w:val="00DE1582"/>
    <w:rsid w:val="00DE4022"/>
    <w:rsid w:val="00DF4524"/>
    <w:rsid w:val="00DF7E29"/>
    <w:rsid w:val="00E03ED3"/>
    <w:rsid w:val="00E060A2"/>
    <w:rsid w:val="00E1404C"/>
    <w:rsid w:val="00E1460D"/>
    <w:rsid w:val="00E15E27"/>
    <w:rsid w:val="00E44F16"/>
    <w:rsid w:val="00E46589"/>
    <w:rsid w:val="00E60788"/>
    <w:rsid w:val="00E648A9"/>
    <w:rsid w:val="00E83015"/>
    <w:rsid w:val="00EB2FCE"/>
    <w:rsid w:val="00EC66CA"/>
    <w:rsid w:val="00EC79BF"/>
    <w:rsid w:val="00ED2EB0"/>
    <w:rsid w:val="00ED41CB"/>
    <w:rsid w:val="00EE4944"/>
    <w:rsid w:val="00EF1E81"/>
    <w:rsid w:val="00EF2773"/>
    <w:rsid w:val="00EF58D3"/>
    <w:rsid w:val="00F04394"/>
    <w:rsid w:val="00F212CD"/>
    <w:rsid w:val="00F350F2"/>
    <w:rsid w:val="00F37CE0"/>
    <w:rsid w:val="00F41B21"/>
    <w:rsid w:val="00F4521E"/>
    <w:rsid w:val="00F627C6"/>
    <w:rsid w:val="00F62B09"/>
    <w:rsid w:val="00F64F29"/>
    <w:rsid w:val="00F677ED"/>
    <w:rsid w:val="00F71441"/>
    <w:rsid w:val="00F72B7E"/>
    <w:rsid w:val="00F76670"/>
    <w:rsid w:val="00F91D4E"/>
    <w:rsid w:val="00FA45F7"/>
    <w:rsid w:val="00FB3D6C"/>
    <w:rsid w:val="00FB4CFE"/>
    <w:rsid w:val="00FB5CBA"/>
    <w:rsid w:val="00FC407A"/>
    <w:rsid w:val="00FC48A1"/>
    <w:rsid w:val="00FD1B71"/>
    <w:rsid w:val="00FE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85B1F"/>
  <w15:docId w15:val="{6CCA35B8-524E-4C04-807D-7BAC2E2C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20C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20C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778A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F04394"/>
    <w:pPr>
      <w:spacing w:before="100" w:beforeAutospacing="1" w:after="100" w:afterAutospacing="1"/>
    </w:pPr>
    <w:rPr>
      <w:rFonts w:eastAsiaTheme="minorEastAsia" w:cs="Times New Roman"/>
      <w:bCs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B0CB-96E8-4CCC-B3F5-05066641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3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4</cp:revision>
  <cp:lastPrinted>2021-12-11T05:55:00Z</cp:lastPrinted>
  <dcterms:created xsi:type="dcterms:W3CDTF">2023-05-03T08:33:00Z</dcterms:created>
  <dcterms:modified xsi:type="dcterms:W3CDTF">2023-05-06T10:45:00Z</dcterms:modified>
</cp:coreProperties>
</file>